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3AD6E" w14:textId="77777777" w:rsidR="00072C54" w:rsidRDefault="00072C54" w:rsidP="00072C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WESTERDALE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fl.1500-1)</w:t>
      </w:r>
    </w:p>
    <w:p w14:paraId="04F14BCD" w14:textId="77777777" w:rsidR="00072C54" w:rsidRDefault="00072C54" w:rsidP="00072C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37F5AE19" w14:textId="77777777" w:rsidR="00072C54" w:rsidRDefault="00072C54" w:rsidP="00072C54">
      <w:pPr>
        <w:pStyle w:val="NoSpacing"/>
        <w:rPr>
          <w:rFonts w:cs="Times New Roman"/>
          <w:szCs w:val="24"/>
        </w:rPr>
      </w:pPr>
    </w:p>
    <w:p w14:paraId="6724B884" w14:textId="77777777" w:rsidR="00072C54" w:rsidRDefault="00072C54" w:rsidP="00072C54">
      <w:pPr>
        <w:pStyle w:val="NoSpacing"/>
        <w:rPr>
          <w:rFonts w:cs="Times New Roman"/>
          <w:szCs w:val="24"/>
        </w:rPr>
      </w:pPr>
    </w:p>
    <w:p w14:paraId="06C78C14" w14:textId="77777777" w:rsidR="00072C54" w:rsidRDefault="00072C54" w:rsidP="00072C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1500-</w:t>
      </w:r>
      <w:proofErr w:type="gramStart"/>
      <w:r>
        <w:rPr>
          <w:rFonts w:cs="Times New Roman"/>
          <w:szCs w:val="24"/>
        </w:rPr>
        <w:t>1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B.Can.L</w:t>
      </w:r>
      <w:proofErr w:type="spellEnd"/>
      <w:r>
        <w:rPr>
          <w:rFonts w:cs="Times New Roman"/>
          <w:szCs w:val="24"/>
        </w:rPr>
        <w:t>.</w:t>
      </w:r>
      <w:proofErr w:type="gramEnd"/>
      <w:r>
        <w:rPr>
          <w:rFonts w:cs="Times New Roman"/>
          <w:szCs w:val="24"/>
        </w:rPr>
        <w:t xml:space="preserve">  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p.3</w:t>
      </w:r>
      <w:r>
        <w:rPr>
          <w:rFonts w:cs="Times New Roman"/>
          <w:szCs w:val="24"/>
        </w:rPr>
        <w:t>71)</w:t>
      </w:r>
    </w:p>
    <w:p w14:paraId="305592DD" w14:textId="77777777" w:rsidR="00072C54" w:rsidRDefault="00072C54" w:rsidP="00072C54">
      <w:pPr>
        <w:pStyle w:val="NoSpacing"/>
        <w:rPr>
          <w:rFonts w:cs="Times New Roman"/>
          <w:szCs w:val="24"/>
        </w:rPr>
      </w:pPr>
    </w:p>
    <w:p w14:paraId="5DEFF995" w14:textId="77777777" w:rsidR="00072C54" w:rsidRDefault="00072C54" w:rsidP="00072C54">
      <w:pPr>
        <w:pStyle w:val="NoSpacing"/>
        <w:rPr>
          <w:rFonts w:cs="Times New Roman"/>
          <w:szCs w:val="24"/>
        </w:rPr>
      </w:pPr>
    </w:p>
    <w:p w14:paraId="5A46A60A" w14:textId="77777777" w:rsidR="00072C54" w:rsidRDefault="00072C54" w:rsidP="00072C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January 2023</w:t>
      </w:r>
    </w:p>
    <w:p w14:paraId="6A551A7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ABA5F" w14:textId="77777777" w:rsidR="00072C54" w:rsidRDefault="00072C54" w:rsidP="009139A6">
      <w:r>
        <w:separator/>
      </w:r>
    </w:p>
  </w:endnote>
  <w:endnote w:type="continuationSeparator" w:id="0">
    <w:p w14:paraId="1098B4B0" w14:textId="77777777" w:rsidR="00072C54" w:rsidRDefault="00072C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8A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95A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D52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45051" w14:textId="77777777" w:rsidR="00072C54" w:rsidRDefault="00072C54" w:rsidP="009139A6">
      <w:r>
        <w:separator/>
      </w:r>
    </w:p>
  </w:footnote>
  <w:footnote w:type="continuationSeparator" w:id="0">
    <w:p w14:paraId="24476A9F" w14:textId="77777777" w:rsidR="00072C54" w:rsidRDefault="00072C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0E7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34E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C97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C54"/>
    <w:rsid w:val="000666E0"/>
    <w:rsid w:val="00072C5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F5348"/>
  <w15:chartTrackingRefBased/>
  <w15:docId w15:val="{2D8B3814-188A-4226-A325-627979000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2023-01-17T12:31:00Z</dcterms:created>
  <dcterms:modified xsi:type="dcterms:W3CDTF">2023-01-17T12:32:00Z</dcterms:modified>
</cp:coreProperties>
</file>